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987233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A4790F" w:rsidRPr="00FB5D09" w:rsidRDefault="00410F1F" w:rsidP="00FB5D09">
      <w:pPr>
        <w:widowControl/>
        <w:ind w:left="426" w:hanging="426"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96C9C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FB5D09">
        <w:rPr>
          <w:b/>
          <w:color w:val="000000"/>
          <w:sz w:val="23"/>
          <w:szCs w:val="23"/>
        </w:rPr>
        <w:t>нет.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713CF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87233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4790F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96C9C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B5D09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FCFCCB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2025-02-28T06:26:00Z</dcterms:created>
  <dcterms:modified xsi:type="dcterms:W3CDTF">2025-02-28T06:26:00Z</dcterms:modified>
</cp:coreProperties>
</file>